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9B686" w14:textId="77777777" w:rsidR="000D74D8" w:rsidRDefault="000D74D8">
      <w:pPr>
        <w:rPr>
          <w:rFonts w:ascii="Arial" w:hAnsi="Arial" w:cs="Arial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E36450" wp14:editId="318C3A57">
                <wp:simplePos x="0" y="0"/>
                <wp:positionH relativeFrom="column">
                  <wp:posOffset>572494</wp:posOffset>
                </wp:positionH>
                <wp:positionV relativeFrom="paragraph">
                  <wp:posOffset>1552409</wp:posOffset>
                </wp:positionV>
                <wp:extent cx="3659505" cy="1943100"/>
                <wp:effectExtent l="4445" t="254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9505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B3640" w14:textId="77777777" w:rsidR="000D74D8" w:rsidRPr="0064148E" w:rsidRDefault="000D74D8" w:rsidP="000D74D8">
                            <w:pPr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</w:pPr>
                            <w:r w:rsidRPr="0064148E"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 xml:space="preserve">Titre de la note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>A</w:t>
                            </w:r>
                            <w:r w:rsidRPr="0064148E"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>rial 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>0</w:t>
                            </w:r>
                            <w:r w:rsidRPr="0064148E">
                              <w:rPr>
                                <w:rFonts w:ascii="Arial" w:hAnsi="Arial" w:cs="Arial"/>
                                <w:color w:val="000000"/>
                                <w:sz w:val="60"/>
                                <w:szCs w:val="60"/>
                              </w:rPr>
                              <w:t xml:space="preserve"> points</w:t>
                            </w:r>
                          </w:p>
                          <w:p w14:paraId="013D1D1B" w14:textId="77777777" w:rsidR="000D74D8" w:rsidRPr="00830E95" w:rsidRDefault="000D74D8" w:rsidP="000D74D8">
                            <w:pPr>
                              <w:rPr>
                                <w:rFonts w:ascii="Arial" w:hAnsi="Arial" w:cs="Arial"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14:paraId="20923EFF" w14:textId="77777777" w:rsidR="000D74D8" w:rsidRPr="0064148E" w:rsidRDefault="000D74D8" w:rsidP="000D74D8">
                            <w:pPr>
                              <w:rPr>
                                <w:rFonts w:ascii="Arial" w:hAnsi="Arial" w:cs="Arial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64148E">
                              <w:rPr>
                                <w:rFonts w:ascii="Arial" w:hAnsi="Arial" w:cs="Arial"/>
                                <w:color w:val="000000"/>
                                <w:sz w:val="32"/>
                                <w:szCs w:val="32"/>
                              </w:rPr>
                              <w:t>Date Arial 18 points</w:t>
                            </w:r>
                          </w:p>
                          <w:p w14:paraId="25877A3B" w14:textId="77777777" w:rsidR="000D74D8" w:rsidRDefault="000D74D8" w:rsidP="000D74D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E364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.1pt;margin-top:122.25pt;width:288.15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" filled="f" stroked="f">
                <v:textbox>
                  <w:txbxContent>
                    <w:p w14:paraId="775B3640" w14:textId="77777777" w:rsidR="000D74D8" w:rsidRPr="0064148E" w:rsidRDefault="000D74D8" w:rsidP="000D74D8">
                      <w:pPr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</w:pPr>
                      <w:r w:rsidRPr="0064148E"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 xml:space="preserve">Titre de la note </w:t>
                      </w:r>
                      <w:r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>A</w:t>
                      </w:r>
                      <w:r w:rsidRPr="0064148E"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>rial 3</w:t>
                      </w:r>
                      <w:r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>0</w:t>
                      </w:r>
                      <w:r w:rsidRPr="0064148E">
                        <w:rPr>
                          <w:rFonts w:ascii="Arial" w:hAnsi="Arial" w:cs="Arial"/>
                          <w:color w:val="000000"/>
                          <w:sz w:val="60"/>
                          <w:szCs w:val="60"/>
                        </w:rPr>
                        <w:t xml:space="preserve"> points</w:t>
                      </w:r>
                    </w:p>
                    <w:p w14:paraId="013D1D1B" w14:textId="77777777" w:rsidR="000D74D8" w:rsidRPr="00830E95" w:rsidRDefault="000D74D8" w:rsidP="000D74D8">
                      <w:pPr>
                        <w:rPr>
                          <w:rFonts w:ascii="Arial" w:hAnsi="Arial" w:cs="Arial"/>
                          <w:color w:val="000000"/>
                          <w:sz w:val="36"/>
                          <w:szCs w:val="36"/>
                        </w:rPr>
                      </w:pPr>
                    </w:p>
                    <w:p w14:paraId="20923EFF" w14:textId="77777777" w:rsidR="000D74D8" w:rsidRPr="0064148E" w:rsidRDefault="000D74D8" w:rsidP="000D74D8">
                      <w:pPr>
                        <w:rPr>
                          <w:rFonts w:ascii="Arial" w:hAnsi="Arial" w:cs="Arial"/>
                          <w:color w:val="000000"/>
                          <w:sz w:val="32"/>
                          <w:szCs w:val="32"/>
                        </w:rPr>
                      </w:pPr>
                      <w:r w:rsidRPr="0064148E">
                        <w:rPr>
                          <w:rFonts w:ascii="Arial" w:hAnsi="Arial" w:cs="Arial"/>
                          <w:color w:val="000000"/>
                          <w:sz w:val="32"/>
                          <w:szCs w:val="32"/>
                        </w:rPr>
                        <w:t>Date Arial 18 points</w:t>
                      </w:r>
                    </w:p>
                    <w:p w14:paraId="25877A3B" w14:textId="77777777" w:rsidR="000D74D8" w:rsidRDefault="000D74D8" w:rsidP="000D74D8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br w:type="page"/>
      </w:r>
    </w:p>
    <w:p w14:paraId="381C1FC7" w14:textId="77777777" w:rsidR="008664AB" w:rsidRPr="00E91B0B" w:rsidRDefault="00E91B0B" w:rsidP="00E91B0B">
      <w:pPr>
        <w:rPr>
          <w:sz w:val="40"/>
          <w:szCs w:val="40"/>
        </w:rPr>
      </w:pPr>
      <w:r w:rsidRPr="00697C3E">
        <w:rPr>
          <w:rFonts w:ascii="Arial" w:hAnsi="Arial" w:cs="Arial"/>
          <w:sz w:val="40"/>
          <w:szCs w:val="40"/>
        </w:rPr>
        <w:lastRenderedPageBreak/>
        <w:t xml:space="preserve">Titre 1 Arial 20 points </w:t>
      </w:r>
    </w:p>
    <w:p w14:paraId="29FBDAC1" w14:textId="77777777" w:rsidR="008664AB" w:rsidRDefault="008664AB" w:rsidP="008664AB">
      <w:pPr>
        <w:tabs>
          <w:tab w:val="left" w:pos="5670"/>
        </w:tabs>
      </w:pPr>
    </w:p>
    <w:p w14:paraId="3E03E033" w14:textId="77777777" w:rsidR="008664AB" w:rsidRDefault="008664AB" w:rsidP="008664AB">
      <w:pPr>
        <w:tabs>
          <w:tab w:val="left" w:pos="5670"/>
        </w:tabs>
      </w:pPr>
    </w:p>
    <w:p w14:paraId="35BCE64F" w14:textId="77777777" w:rsidR="008664AB" w:rsidRDefault="008664AB" w:rsidP="008664AB">
      <w:pPr>
        <w:tabs>
          <w:tab w:val="left" w:pos="5670"/>
        </w:tabs>
      </w:pPr>
    </w:p>
    <w:p w14:paraId="2ADC401D" w14:textId="77777777" w:rsidR="008664AB" w:rsidRPr="00416D67" w:rsidRDefault="008664AB" w:rsidP="008664AB">
      <w:pPr>
        <w:tabs>
          <w:tab w:val="left" w:pos="5670"/>
        </w:tabs>
        <w:rPr>
          <w:rFonts w:ascii="Arial" w:hAnsi="Arial" w:cs="Arial"/>
          <w:sz w:val="28"/>
          <w:szCs w:val="28"/>
        </w:rPr>
      </w:pPr>
      <w:r w:rsidRPr="00416D67">
        <w:rPr>
          <w:rFonts w:ascii="Arial" w:hAnsi="Arial" w:cs="Arial"/>
          <w:sz w:val="28"/>
          <w:szCs w:val="28"/>
        </w:rPr>
        <w:t xml:space="preserve">Titre 2 </w:t>
      </w:r>
      <w:r w:rsidR="00416D67" w:rsidRPr="00416D67">
        <w:rPr>
          <w:rFonts w:ascii="Arial" w:hAnsi="Arial" w:cs="Arial"/>
          <w:sz w:val="28"/>
          <w:szCs w:val="28"/>
        </w:rPr>
        <w:t>A</w:t>
      </w:r>
      <w:r w:rsidRPr="00416D67">
        <w:rPr>
          <w:rFonts w:ascii="Arial" w:hAnsi="Arial" w:cs="Arial"/>
          <w:sz w:val="28"/>
          <w:szCs w:val="28"/>
        </w:rPr>
        <w:t xml:space="preserve">rial </w:t>
      </w:r>
      <w:r w:rsidR="00416D67" w:rsidRPr="00416D67">
        <w:rPr>
          <w:rFonts w:ascii="Arial" w:hAnsi="Arial" w:cs="Arial"/>
          <w:sz w:val="28"/>
          <w:szCs w:val="28"/>
        </w:rPr>
        <w:t>14</w:t>
      </w:r>
      <w:r w:rsidRPr="00416D67">
        <w:rPr>
          <w:rFonts w:ascii="Arial" w:hAnsi="Arial" w:cs="Arial"/>
          <w:sz w:val="28"/>
          <w:szCs w:val="28"/>
        </w:rPr>
        <w:t xml:space="preserve"> points</w:t>
      </w:r>
    </w:p>
    <w:p w14:paraId="5E946316" w14:textId="77777777" w:rsidR="008664AB" w:rsidRDefault="008664AB" w:rsidP="008664AB">
      <w:pPr>
        <w:tabs>
          <w:tab w:val="left" w:pos="5670"/>
        </w:tabs>
        <w:rPr>
          <w:rFonts w:ascii="Arial" w:hAnsi="Arial" w:cs="Arial"/>
        </w:rPr>
      </w:pPr>
    </w:p>
    <w:p w14:paraId="7DAA38ED" w14:textId="77777777" w:rsidR="00BD3A4B" w:rsidRDefault="008664AB" w:rsidP="008664AB">
      <w:pPr>
        <w:tabs>
          <w:tab w:val="left" w:pos="5670"/>
        </w:tabs>
        <w:rPr>
          <w:rFonts w:ascii="Arial" w:hAnsi="Arial" w:cs="Arial"/>
          <w:sz w:val="22"/>
          <w:szCs w:val="22"/>
        </w:rPr>
      </w:pPr>
      <w:r w:rsidRPr="00416D67">
        <w:rPr>
          <w:rFonts w:ascii="Arial" w:hAnsi="Arial" w:cs="Arial"/>
          <w:sz w:val="22"/>
          <w:szCs w:val="22"/>
        </w:rPr>
        <w:t xml:space="preserve">Texte </w:t>
      </w:r>
      <w:r w:rsidR="00416D67" w:rsidRPr="00416D67">
        <w:rPr>
          <w:rFonts w:ascii="Arial" w:hAnsi="Arial" w:cs="Arial"/>
          <w:sz w:val="22"/>
          <w:szCs w:val="22"/>
        </w:rPr>
        <w:t>A</w:t>
      </w:r>
      <w:r w:rsidRPr="00416D67">
        <w:rPr>
          <w:rFonts w:ascii="Arial" w:hAnsi="Arial" w:cs="Arial"/>
          <w:sz w:val="22"/>
          <w:szCs w:val="22"/>
        </w:rPr>
        <w:t>rial 1</w:t>
      </w:r>
      <w:r w:rsidR="00416D67" w:rsidRPr="00416D67">
        <w:rPr>
          <w:rFonts w:ascii="Arial" w:hAnsi="Arial" w:cs="Arial"/>
          <w:sz w:val="22"/>
          <w:szCs w:val="22"/>
        </w:rPr>
        <w:t>1</w:t>
      </w:r>
      <w:r w:rsidRPr="00416D67">
        <w:rPr>
          <w:rFonts w:ascii="Arial" w:hAnsi="Arial" w:cs="Arial"/>
          <w:sz w:val="22"/>
          <w:szCs w:val="22"/>
        </w:rPr>
        <w:t xml:space="preserve"> points</w:t>
      </w:r>
    </w:p>
    <w:p w14:paraId="0656D88F" w14:textId="77777777" w:rsidR="00697C3E" w:rsidRPr="00697C3E" w:rsidRDefault="00697C3E" w:rsidP="00697C3E">
      <w:pPr>
        <w:rPr>
          <w:rFonts w:ascii="Arial" w:hAnsi="Arial" w:cs="Arial"/>
          <w:sz w:val="22"/>
          <w:szCs w:val="22"/>
        </w:rPr>
      </w:pPr>
    </w:p>
    <w:p w14:paraId="4CBE8E2F" w14:textId="77777777" w:rsidR="00697C3E" w:rsidRPr="00697C3E" w:rsidRDefault="00697C3E" w:rsidP="00697C3E">
      <w:pPr>
        <w:rPr>
          <w:rFonts w:ascii="Arial" w:hAnsi="Arial" w:cs="Arial"/>
          <w:sz w:val="22"/>
          <w:szCs w:val="22"/>
        </w:rPr>
      </w:pPr>
    </w:p>
    <w:p w14:paraId="45618FAB" w14:textId="77777777" w:rsidR="00697C3E" w:rsidRDefault="00697C3E" w:rsidP="00697C3E">
      <w:pPr>
        <w:rPr>
          <w:rFonts w:ascii="Arial" w:hAnsi="Arial" w:cs="Arial"/>
          <w:sz w:val="22"/>
          <w:szCs w:val="22"/>
        </w:rPr>
      </w:pPr>
    </w:p>
    <w:p w14:paraId="4AD170DB" w14:textId="77777777" w:rsidR="00697C3E" w:rsidRPr="00697C3E" w:rsidRDefault="00697C3E" w:rsidP="00697C3E">
      <w:pPr>
        <w:jc w:val="right"/>
        <w:rPr>
          <w:rFonts w:ascii="Arial" w:hAnsi="Arial" w:cs="Arial"/>
          <w:sz w:val="22"/>
          <w:szCs w:val="22"/>
        </w:rPr>
      </w:pPr>
    </w:p>
    <w:sectPr w:rsidR="00697C3E" w:rsidRPr="00697C3E" w:rsidSect="000D74D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0" w:orient="landscape" w:code="9"/>
      <w:pgMar w:top="1985" w:right="1418" w:bottom="170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742B7" w14:textId="77777777" w:rsidR="002F2CD5" w:rsidRDefault="002F2CD5">
      <w:r>
        <w:separator/>
      </w:r>
    </w:p>
  </w:endnote>
  <w:endnote w:type="continuationSeparator" w:id="0">
    <w:p w14:paraId="287BAC55" w14:textId="77777777" w:rsidR="002F2CD5" w:rsidRDefault="002F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74CF9" w14:textId="77777777" w:rsidR="008664AB" w:rsidRDefault="008664AB" w:rsidP="00C82687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310C254" w14:textId="77777777" w:rsidR="008664AB" w:rsidRDefault="008664AB" w:rsidP="008664AB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66E58" w14:textId="77777777" w:rsidR="008664AB" w:rsidRPr="00D912C6" w:rsidRDefault="008664AB" w:rsidP="00C82687">
    <w:pPr>
      <w:pStyle w:val="Pieddepage"/>
      <w:framePr w:wrap="around" w:vAnchor="text" w:hAnchor="margin" w:xAlign="right" w:y="1"/>
      <w:rPr>
        <w:rStyle w:val="Numrodepage"/>
        <w:rFonts w:ascii="Arial" w:hAnsi="Arial" w:cs="Arial"/>
      </w:rPr>
    </w:pPr>
    <w:r w:rsidRPr="00D912C6">
      <w:rPr>
        <w:rStyle w:val="Numrodepage"/>
        <w:rFonts w:ascii="Arial" w:hAnsi="Arial" w:cs="Arial"/>
      </w:rPr>
      <w:fldChar w:fldCharType="begin"/>
    </w:r>
    <w:r w:rsidRPr="00D912C6">
      <w:rPr>
        <w:rStyle w:val="Numrodepage"/>
        <w:rFonts w:ascii="Arial" w:hAnsi="Arial" w:cs="Arial"/>
      </w:rPr>
      <w:instrText xml:space="preserve">PAGE  </w:instrText>
    </w:r>
    <w:r w:rsidRPr="00D912C6">
      <w:rPr>
        <w:rStyle w:val="Numrodepage"/>
        <w:rFonts w:ascii="Arial" w:hAnsi="Arial" w:cs="Arial"/>
      </w:rPr>
      <w:fldChar w:fldCharType="separate"/>
    </w:r>
    <w:r w:rsidR="008F6713" w:rsidRPr="00D912C6">
      <w:rPr>
        <w:rStyle w:val="Numrodepage"/>
        <w:rFonts w:ascii="Arial" w:hAnsi="Arial" w:cs="Arial"/>
        <w:noProof/>
      </w:rPr>
      <w:t>1</w:t>
    </w:r>
    <w:r w:rsidRPr="00D912C6">
      <w:rPr>
        <w:rStyle w:val="Numrodepage"/>
        <w:rFonts w:ascii="Arial" w:hAnsi="Arial" w:cs="Arial"/>
      </w:rPr>
      <w:fldChar w:fldCharType="end"/>
    </w:r>
  </w:p>
  <w:p w14:paraId="5243F757" w14:textId="77777777" w:rsidR="008664AB" w:rsidRPr="008664AB" w:rsidRDefault="008664AB" w:rsidP="008664AB">
    <w:pPr>
      <w:pStyle w:val="Pieddepage"/>
      <w:ind w:right="360"/>
      <w:jc w:val="center"/>
      <w:rPr>
        <w:rFonts w:ascii="Arial" w:hAnsi="Arial" w:cs="Arial"/>
      </w:rPr>
    </w:pPr>
    <w:r w:rsidRPr="008443DC">
      <w:rPr>
        <w:rFonts w:ascii="Arial" w:hAnsi="Arial" w:cs="Arial"/>
      </w:rPr>
      <w:t>Centre national de la fonction publique territoriale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55F00" w14:textId="77777777" w:rsidR="000D74D8" w:rsidRPr="004335C7" w:rsidRDefault="00EE1BB4" w:rsidP="000D74D8">
    <w:pPr>
      <w:pStyle w:val="Pieddepage"/>
      <w:ind w:right="360"/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2336" behindDoc="1" locked="0" layoutInCell="1" allowOverlap="1" wp14:anchorId="65898A54" wp14:editId="688CA9CE">
          <wp:simplePos x="0" y="0"/>
          <wp:positionH relativeFrom="page">
            <wp:posOffset>9070975</wp:posOffset>
          </wp:positionH>
          <wp:positionV relativeFrom="page">
            <wp:posOffset>6259358</wp:posOffset>
          </wp:positionV>
          <wp:extent cx="1110132" cy="886893"/>
          <wp:effectExtent l="0" t="0" r="0" b="2540"/>
          <wp:wrapNone/>
          <wp:docPr id="991334338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1334338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132" cy="8868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74D8" w:rsidRPr="008443DC">
      <w:rPr>
        <w:rFonts w:ascii="Arial" w:hAnsi="Arial" w:cs="Arial"/>
      </w:rPr>
      <w:t>Centre national de la fonction publique territoriale</w:t>
    </w:r>
  </w:p>
  <w:p w14:paraId="6EBA4336" w14:textId="77777777" w:rsidR="000D74D8" w:rsidRDefault="000D74D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0FCB8" w14:textId="77777777" w:rsidR="002F2CD5" w:rsidRDefault="002F2CD5">
      <w:r>
        <w:separator/>
      </w:r>
    </w:p>
  </w:footnote>
  <w:footnote w:type="continuationSeparator" w:id="0">
    <w:p w14:paraId="46D6743F" w14:textId="77777777" w:rsidR="002F2CD5" w:rsidRDefault="002F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834ED" w14:textId="77777777" w:rsidR="008664AB" w:rsidRDefault="00E91B0B" w:rsidP="008664AB">
    <w:pPr>
      <w:pStyle w:val="En-tte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1036B2" wp14:editId="020F293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735200" cy="1008000"/>
          <wp:effectExtent l="0" t="0" r="0" b="0"/>
          <wp:wrapNone/>
          <wp:docPr id="1558001357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8001357" name="Image 15580013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5200" cy="100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07BC1" w14:textId="77777777" w:rsidR="00D912C6" w:rsidRDefault="000D74D8">
    <w:pPr>
      <w:pStyle w:val="En-tt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AAD6965" wp14:editId="09B0FA9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2019600" cy="1512000"/>
          <wp:effectExtent l="0" t="0" r="0" b="0"/>
          <wp:wrapNone/>
          <wp:docPr id="641957960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1957960" name="Imag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9600" cy="15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rawingGridVerticalSpacing w:val="12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CD5"/>
    <w:rsid w:val="000062E5"/>
    <w:rsid w:val="000461D9"/>
    <w:rsid w:val="0004746E"/>
    <w:rsid w:val="000566E9"/>
    <w:rsid w:val="00072185"/>
    <w:rsid w:val="000D46A4"/>
    <w:rsid w:val="000D74D8"/>
    <w:rsid w:val="001979F0"/>
    <w:rsid w:val="001F3824"/>
    <w:rsid w:val="00206AE5"/>
    <w:rsid w:val="00216F8D"/>
    <w:rsid w:val="002B4827"/>
    <w:rsid w:val="002F2CD5"/>
    <w:rsid w:val="00345A88"/>
    <w:rsid w:val="00354D9A"/>
    <w:rsid w:val="003E71C8"/>
    <w:rsid w:val="00416D67"/>
    <w:rsid w:val="00486404"/>
    <w:rsid w:val="00494D44"/>
    <w:rsid w:val="004A476D"/>
    <w:rsid w:val="004B1737"/>
    <w:rsid w:val="005D55A3"/>
    <w:rsid w:val="00613906"/>
    <w:rsid w:val="006315F6"/>
    <w:rsid w:val="00636BEA"/>
    <w:rsid w:val="00645CF9"/>
    <w:rsid w:val="006708C1"/>
    <w:rsid w:val="00697C3E"/>
    <w:rsid w:val="006B7FC2"/>
    <w:rsid w:val="006F1C26"/>
    <w:rsid w:val="006F6360"/>
    <w:rsid w:val="00740935"/>
    <w:rsid w:val="0074313A"/>
    <w:rsid w:val="0076600D"/>
    <w:rsid w:val="007E4183"/>
    <w:rsid w:val="007F17A4"/>
    <w:rsid w:val="008664AB"/>
    <w:rsid w:val="008A51EE"/>
    <w:rsid w:val="008F6713"/>
    <w:rsid w:val="00942021"/>
    <w:rsid w:val="00982811"/>
    <w:rsid w:val="00983A1E"/>
    <w:rsid w:val="00997110"/>
    <w:rsid w:val="009E477D"/>
    <w:rsid w:val="009F1CD3"/>
    <w:rsid w:val="00A273E6"/>
    <w:rsid w:val="00A518DB"/>
    <w:rsid w:val="00A60D40"/>
    <w:rsid w:val="00AD2BB8"/>
    <w:rsid w:val="00BD0585"/>
    <w:rsid w:val="00BD3A4B"/>
    <w:rsid w:val="00BE0C3C"/>
    <w:rsid w:val="00C22C50"/>
    <w:rsid w:val="00C54D99"/>
    <w:rsid w:val="00C82687"/>
    <w:rsid w:val="00CB55E4"/>
    <w:rsid w:val="00D0588E"/>
    <w:rsid w:val="00D912C6"/>
    <w:rsid w:val="00E57B46"/>
    <w:rsid w:val="00E620F1"/>
    <w:rsid w:val="00E73997"/>
    <w:rsid w:val="00E91B0B"/>
    <w:rsid w:val="00EE1BB4"/>
    <w:rsid w:val="00F017D7"/>
    <w:rsid w:val="00F6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34BB61"/>
  <w15:docId w15:val="{8B25DC4B-5638-4B57-A5AC-DA015F676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C3E"/>
    <w:rPr>
      <w:color w:val="262626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8664A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664AB"/>
  </w:style>
  <w:style w:type="paragraph" w:styleId="En-tte">
    <w:name w:val="header"/>
    <w:basedOn w:val="Normal"/>
    <w:rsid w:val="008664AB"/>
    <w:pPr>
      <w:tabs>
        <w:tab w:val="center" w:pos="4536"/>
        <w:tab w:val="right" w:pos="9072"/>
      </w:tabs>
    </w:pPr>
  </w:style>
  <w:style w:type="paragraph" w:customStyle="1" w:styleId="titre">
    <w:name w:val="titre"/>
    <w:basedOn w:val="Normal"/>
    <w:rsid w:val="008664AB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 w:cs="Century Gothic"/>
      <w:b/>
      <w:bCs/>
      <w:color w:val="00000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ssetj\OneDrive%20-%20CNFPT\Documents\03-COMMUNICATION\RESEAU_COM\Chartes%20graphiques\2024\modele-livret-paysage_2024_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3B7C09-01D6-A042-A8EC-EDCCD2D22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modele-livret-paysage_2024_0.dotx</Template>
  <TotalTime>0</TotalTime>
  <Pages>2</Pages>
  <Words>14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fiche_paysage_rouge_institutionnel</vt:lpstr>
    </vt:vector>
  </TitlesOfParts>
  <Company>CNFPT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fiche_paysage_rouge_institutionnel</dc:title>
  <dc:subject/>
  <dc:creator>PASSET Jonathan</dc:creator>
  <cp:keywords/>
  <dc:description/>
  <cp:lastModifiedBy>PASSET Jonathan</cp:lastModifiedBy>
  <cp:revision>1</cp:revision>
  <cp:lastPrinted>2024-10-10T15:59:00Z</cp:lastPrinted>
  <dcterms:created xsi:type="dcterms:W3CDTF">2024-11-21T12:43:00Z</dcterms:created>
  <dcterms:modified xsi:type="dcterms:W3CDTF">2024-11-21T12:43:00Z</dcterms:modified>
</cp:coreProperties>
</file>